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69399" w14:textId="1F69979A" w:rsidR="00BA00AB" w:rsidRDefault="000F31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Andrew BOTILLER</w:t>
      </w:r>
      <w:r>
        <w:rPr>
          <w:rFonts w:cs="Times New Roman"/>
          <w:szCs w:val="24"/>
        </w:rPr>
        <w:t xml:space="preserve">      (d.ca.1430)</w:t>
      </w:r>
    </w:p>
    <w:p w14:paraId="118F724D" w14:textId="77777777" w:rsidR="000F31F3" w:rsidRDefault="000F31F3" w:rsidP="009139A6">
      <w:pPr>
        <w:pStyle w:val="NoSpacing"/>
        <w:rPr>
          <w:rFonts w:cs="Times New Roman"/>
          <w:szCs w:val="24"/>
        </w:rPr>
      </w:pPr>
    </w:p>
    <w:p w14:paraId="4C402761" w14:textId="77777777" w:rsidR="000F31F3" w:rsidRDefault="000F31F3" w:rsidP="009139A6">
      <w:pPr>
        <w:pStyle w:val="NoSpacing"/>
        <w:rPr>
          <w:rFonts w:cs="Times New Roman"/>
          <w:szCs w:val="24"/>
        </w:rPr>
      </w:pPr>
    </w:p>
    <w:p w14:paraId="57C4B39C" w14:textId="2D75FA38" w:rsidR="000F31F3" w:rsidRDefault="000F31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Feb.1430</w:t>
      </w:r>
      <w:r>
        <w:rPr>
          <w:rFonts w:cs="Times New Roman"/>
          <w:szCs w:val="24"/>
        </w:rPr>
        <w:tab/>
        <w:t>Writ of diem clausit extremum to the Escheator of Norfolk and Suffolk.</w:t>
      </w:r>
    </w:p>
    <w:p w14:paraId="687240EB" w14:textId="3D45B18F" w:rsidR="000F31F3" w:rsidRDefault="000F31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1430-37 p.2)</w:t>
      </w:r>
    </w:p>
    <w:p w14:paraId="2BC47899" w14:textId="77777777" w:rsidR="000F31F3" w:rsidRDefault="000F31F3" w:rsidP="009139A6">
      <w:pPr>
        <w:pStyle w:val="NoSpacing"/>
        <w:rPr>
          <w:rFonts w:cs="Times New Roman"/>
          <w:szCs w:val="24"/>
        </w:rPr>
      </w:pPr>
    </w:p>
    <w:p w14:paraId="3832E766" w14:textId="77777777" w:rsidR="000F31F3" w:rsidRDefault="000F31F3" w:rsidP="009139A6">
      <w:pPr>
        <w:pStyle w:val="NoSpacing"/>
        <w:rPr>
          <w:rFonts w:cs="Times New Roman"/>
          <w:szCs w:val="24"/>
        </w:rPr>
      </w:pPr>
    </w:p>
    <w:p w14:paraId="2E52033C" w14:textId="44F17B93" w:rsidR="000F31F3" w:rsidRPr="000F31F3" w:rsidRDefault="000F31F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2024</w:t>
      </w:r>
    </w:p>
    <w:sectPr w:rsidR="000F31F3" w:rsidRPr="000F31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5A1D9" w14:textId="77777777" w:rsidR="000F31F3" w:rsidRDefault="000F31F3" w:rsidP="009139A6">
      <w:r>
        <w:separator/>
      </w:r>
    </w:p>
  </w:endnote>
  <w:endnote w:type="continuationSeparator" w:id="0">
    <w:p w14:paraId="4D414757" w14:textId="77777777" w:rsidR="000F31F3" w:rsidRDefault="000F31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271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834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9B2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608DF" w14:textId="77777777" w:rsidR="000F31F3" w:rsidRDefault="000F31F3" w:rsidP="009139A6">
      <w:r>
        <w:separator/>
      </w:r>
    </w:p>
  </w:footnote>
  <w:footnote w:type="continuationSeparator" w:id="0">
    <w:p w14:paraId="1B630BE6" w14:textId="77777777" w:rsidR="000F31F3" w:rsidRDefault="000F31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EF7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BEE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BA5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1F3"/>
    <w:rsid w:val="000666E0"/>
    <w:rsid w:val="000F31F3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1221E"/>
  <w15:chartTrackingRefBased/>
  <w15:docId w15:val="{AC2BF445-87F6-4ACB-B947-2EBA25D0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2024-05-25T16:19:00Z</dcterms:created>
  <dcterms:modified xsi:type="dcterms:W3CDTF">2024-05-25T16:22:00Z</dcterms:modified>
</cp:coreProperties>
</file>